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C42A3" w:rsidTr="002C42A3" w14:paraId="431D84F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2A3" w:rsidRDefault="002C42A3" w14:paraId="7E665C80" w14:textId="09E7E3C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2A3" w:rsidRDefault="002C42A3" w14:paraId="37F7A2A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C42A3" w:rsidRDefault="002C42A3" w14:paraId="32276F6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C42A3" w:rsidRDefault="002C42A3" w14:paraId="2DEAA07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C42A3" w:rsidRDefault="002C42A3" w14:paraId="1D1B808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C42A3" w:rsidP="002C42A3" w:rsidRDefault="002C42A3" w14:paraId="5E82E91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C42A3" w:rsidP="002C42A3" w:rsidRDefault="002C42A3" w14:paraId="5F35371A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C42A3" w:rsidP="002C42A3" w:rsidRDefault="002C42A3" w14:paraId="178FC42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St-2709/2019</w:t>
      </w:r>
    </w:p>
    <w:p w:rsidR="002C42A3" w:rsidP="002C42A3" w:rsidRDefault="002C42A3" w14:paraId="0165C320" w14:textId="77777777">
      <w:pPr>
        <w:tabs>
          <w:tab w:val="left" w:pos="709"/>
        </w:tabs>
      </w:pPr>
      <w:r>
        <w:t xml:space="preserve"> </w:t>
      </w:r>
    </w:p>
    <w:p w:rsidR="002C42A3" w:rsidP="002C42A3" w:rsidRDefault="002C42A3" w14:paraId="37FB4EC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C42A3" w:rsidP="002C42A3" w:rsidRDefault="002C42A3" w14:paraId="3F0941C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C42A3" w:rsidP="002C42A3" w:rsidRDefault="002C42A3" w14:paraId="612DDB77" w14:textId="77777777">
      <w:pPr>
        <w:tabs>
          <w:tab w:val="left" w:pos="709"/>
        </w:tabs>
      </w:pPr>
    </w:p>
    <w:p w:rsidR="002C42A3" w:rsidP="002C42A3" w:rsidRDefault="002C42A3" w14:paraId="3749527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C42A3" w:rsidP="002C42A3" w:rsidRDefault="002C42A3" w14:paraId="12ECE70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C42A3" w:rsidP="002C42A3" w:rsidRDefault="002C42A3" w14:paraId="25681545" w14:textId="77777777">
      <w:pPr>
        <w:tabs>
          <w:tab w:val="left" w:pos="709"/>
        </w:tabs>
      </w:pPr>
    </w:p>
    <w:p w:rsidR="002C42A3" w:rsidP="002C42A3" w:rsidRDefault="002C42A3" w14:paraId="2504B91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C42A3" w:rsidP="002C42A3" w:rsidRDefault="002C42A3" w14:paraId="413E0DC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C42A3" w:rsidP="002C42A3" w:rsidRDefault="002C42A3" w14:paraId="04A2BA3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C42A3" w:rsidP="002C42A3" w:rsidRDefault="002C42A3" w14:paraId="71CEE20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C42A3" w:rsidP="002C42A3" w:rsidRDefault="002C42A3" w14:paraId="28C18DF8" w14:textId="77777777">
      <w:pPr>
        <w:tabs>
          <w:tab w:val="left" w:pos="709"/>
        </w:tabs>
      </w:pPr>
    </w:p>
    <w:p w:rsidR="002C42A3" w:rsidP="002C42A3" w:rsidRDefault="002C42A3" w14:paraId="247026C2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C42A3" w:rsidP="002C42A3" w:rsidRDefault="002C42A3" w14:paraId="7D8B94C6" w14:textId="77777777">
      <w:pPr>
        <w:tabs>
          <w:tab w:val="left" w:pos="709"/>
        </w:tabs>
        <w:jc w:val="both"/>
      </w:pPr>
    </w:p>
    <w:p w:rsidR="002C42A3" w:rsidP="002C42A3" w:rsidRDefault="002C42A3" w14:paraId="6ED767E3" w14:textId="77777777">
      <w:pPr>
        <w:tabs>
          <w:tab w:val="left" w:pos="709"/>
        </w:tabs>
      </w:pPr>
      <w:r>
        <w:t xml:space="preserve"> </w:t>
      </w:r>
      <w:r>
        <w:tab/>
        <w:t>13. St-2709/2019</w:t>
      </w:r>
    </w:p>
    <w:p w:rsidR="002C42A3" w:rsidP="002C42A3" w:rsidRDefault="002C42A3" w14:paraId="58B96853" w14:textId="77777777">
      <w:pPr>
        <w:tabs>
          <w:tab w:val="left" w:pos="709"/>
        </w:tabs>
      </w:pPr>
    </w:p>
    <w:p w:rsidR="002C42A3" w:rsidP="002C42A3" w:rsidRDefault="002C42A3" w14:paraId="5BE4118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C42A3" w:rsidP="002C42A3" w:rsidRDefault="002C42A3" w14:paraId="5781CFB8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C42A3" w:rsidP="002C42A3" w:rsidRDefault="002C42A3" w14:paraId="2A0AB7F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C42A3" w:rsidP="002C42A3" w:rsidRDefault="002C42A3" w14:paraId="78402457" w14:textId="77777777">
      <w:pPr>
        <w:tabs>
          <w:tab w:val="left" w:pos="709"/>
        </w:tabs>
        <w:ind w:firstLine="708"/>
        <w:jc w:val="both"/>
      </w:pPr>
    </w:p>
    <w:p w:rsidR="002C42A3" w:rsidP="002C42A3" w:rsidRDefault="002C42A3" w14:paraId="4FBF24DA" w14:textId="77777777">
      <w:pPr>
        <w:tabs>
          <w:tab w:val="left" w:pos="709"/>
        </w:tabs>
        <w:jc w:val="both"/>
      </w:pPr>
      <w:r>
        <w:t xml:space="preserve">protiv </w:t>
      </w:r>
    </w:p>
    <w:p w:rsidR="002C42A3" w:rsidP="002C42A3" w:rsidRDefault="002C42A3" w14:paraId="72F593C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C42A3" w:rsidP="002C42A3" w:rsidRDefault="002C42A3" w14:paraId="523388FE" w14:textId="77777777">
      <w:pPr>
        <w:tabs>
          <w:tab w:val="left" w:pos="709"/>
        </w:tabs>
        <w:ind w:left="708"/>
        <w:jc w:val="both"/>
      </w:pPr>
      <w:r>
        <w:tab/>
        <w:t>MODENA USLUGE d.o.o., Zagreb, Bukovačka cesta 25, OIB: 41256389009</w:t>
      </w:r>
    </w:p>
    <w:p w:rsidR="002C42A3" w:rsidP="002C42A3" w:rsidRDefault="002C42A3" w14:paraId="1E1B6599" w14:textId="77777777">
      <w:pPr>
        <w:tabs>
          <w:tab w:val="left" w:pos="709"/>
        </w:tabs>
        <w:ind w:left="708"/>
        <w:jc w:val="both"/>
      </w:pPr>
    </w:p>
    <w:p w:rsidR="002C42A3" w:rsidP="002C42A3" w:rsidRDefault="002C42A3" w14:paraId="1C15529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C42A3" w:rsidP="002C42A3" w:rsidRDefault="002C42A3" w14:paraId="790DFA36" w14:textId="77777777">
      <w:pPr>
        <w:tabs>
          <w:tab w:val="left" w:pos="709"/>
        </w:tabs>
        <w:jc w:val="both"/>
      </w:pPr>
    </w:p>
    <w:p w:rsidR="002C42A3" w:rsidP="002C42A3" w:rsidRDefault="002C42A3" w14:paraId="2844F2E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C42A3" w:rsidP="002C42A3" w:rsidRDefault="002C42A3" w14:paraId="7826BF4F" w14:textId="77777777">
      <w:pPr>
        <w:tabs>
          <w:tab w:val="left" w:pos="709"/>
        </w:tabs>
      </w:pPr>
    </w:p>
    <w:p w:rsidR="002C42A3" w:rsidP="002C42A3" w:rsidRDefault="002C42A3" w14:paraId="0186398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C42A3" w:rsidP="002C42A3" w:rsidRDefault="002C42A3" w14:paraId="1559C53D" w14:textId="77777777">
      <w:pPr>
        <w:tabs>
          <w:tab w:val="left" w:pos="709"/>
        </w:tabs>
      </w:pPr>
    </w:p>
    <w:p w:rsidR="002C42A3" w:rsidP="002C42A3" w:rsidRDefault="002C42A3" w14:paraId="2FF07CC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C42A3" w:rsidP="002C42A3" w:rsidRDefault="002C42A3" w14:paraId="37F04F9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C42A3" w:rsidP="002C42A3" w:rsidRDefault="002C42A3" w14:paraId="192A8C98" w14:textId="77777777">
      <w:pPr>
        <w:tabs>
          <w:tab w:val="left" w:pos="709"/>
        </w:tabs>
      </w:pPr>
    </w:p>
    <w:p w:rsidR="002C42A3" w:rsidP="002C42A3" w:rsidRDefault="002C42A3" w14:paraId="1060639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35DC677" w14:textId="035DC6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42A3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C42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42A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42A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42A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42A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C42A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42A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C42A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C4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2A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2A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2A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2A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C42A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4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2A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3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2709</izvorni_sadrzaj>
    <derivirana_varijabla naziv="DomainObject.Predmet.Broj_1">2709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St-2709/2019</izvorni_sadrzaj>
    <derivirana_varijabla naziv="DomainObject.Predmet.OznakaBroj_1">St-2709/2019</derivirana_varijabla>
  </DomainObject.Predmet.OznakaBroj>
  <DomainObject.Predmet.OznakaBrojOptuznogAkta>
    <izvorni_sadrzaj>04-06-19-4741</izvorni_sadrzaj>
    <derivirana_varijabla naziv="DomainObject.Predmet.OznakaBrojOptuznogAkta_1">04-06-19-4741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MODENA USLUGE d.o.o.</izvorni_sadrzaj>
    <derivirana_varijabla naziv="DomainObject.Predmet.ProtustrankaFormated_1">  MODENA USLUGE d.o.o.</derivirana_varijabla>
  </DomainObject.Predmet.ProtustrankaFormated>
  <DomainObject.Predmet.ProtustrankaFormatedOIB>
    <izvorni_sadrzaj>  MODENA USLUGE d.o.o., OIB 41256389009</izvorni_sadrzaj>
    <derivirana_varijabla naziv="DomainObject.Predmet.ProtustrankaFormatedOIB_1">  MODENA USLUGE d.o.o., OIB 41256389009</derivirana_varijabla>
  </DomainObject.Predmet.ProtustrankaFormatedOIB>
  <DomainObject.Predmet.ProtustrankaFormatedWithAdress>
    <izvorni_sadrzaj> MODENA USLUGE d.o.o., Bukovačka cesta 25, 10000 Zagreb</izvorni_sadrzaj>
    <derivirana_varijabla naziv="DomainObject.Predmet.ProtustrankaFormatedWithAdress_1"> MODENA USLUGE d.o.o., Bukovačka cesta 25, 10000 Zagreb</derivirana_varijabla>
  </DomainObject.Predmet.ProtustrankaFormatedWithAdress>
  <DomainObject.Predmet.ProtustrankaFormatedWithAdressOIB>
    <izvorni_sadrzaj> MODENA USLUGE d.o.o., OIB 41256389009, Bukovačka cesta 25, 10000 Zagreb</izvorni_sadrzaj>
    <derivirana_varijabla naziv="DomainObject.Predmet.ProtustrankaFormatedWithAdressOIB_1"> MODENA USLUGE d.o.o., OIB 41256389009, Bukovačka cesta 25, 10000 Zagreb</derivirana_varijabla>
  </DomainObject.Predmet.ProtustrankaFormatedWithAdressOIB>
  <DomainObject.Predmet.ProtustrankaWithAdress>
    <izvorni_sadrzaj>MODENA USLUGE d.o.o. Bukovačka cesta 25, 10000 Zagreb</izvorni_sadrzaj>
    <derivirana_varijabla naziv="DomainObject.Predmet.ProtustrankaWithAdress_1">MODENA USLUGE d.o.o. Bukovačka cesta 25, 10000 Zagreb</derivirana_varijabla>
  </DomainObject.Predmet.ProtustrankaWithAdress>
  <DomainObject.Predmet.ProtustrankaWithAdressOIB>
    <izvorni_sadrzaj>MODENA USLUGE d.o.o., OIB 41256389009, Bukovačka cesta 25, 10000 Zagreb</izvorni_sadrzaj>
    <derivirana_varijabla naziv="DomainObject.Predmet.ProtustrankaWithAdressOIB_1">MODENA USLUGE d.o.o., OIB 41256389009, Bukovačka cesta 25, 10000 Zagreb</derivirana_varijabla>
  </DomainObject.Predmet.ProtustrankaWithAdressOIB>
  <DomainObject.Predmet.ProtustrankaNazivFormated>
    <izvorni_sadrzaj>MODENA USLUGE d.o.o.</izvorni_sadrzaj>
    <derivirana_varijabla naziv="DomainObject.Predmet.ProtustrankaNazivFormated_1">MODENA USLUGE d.o.o.</derivirana_varijabla>
  </DomainObject.Predmet.ProtustrankaNazivFormated>
  <DomainObject.Predmet.ProtustrankaNazivFormatedOIB>
    <izvorni_sadrzaj>MODENA USLUGE d.o.o., OIB 41256389009</izvorni_sadrzaj>
    <derivirana_varijabla naziv="DomainObject.Predmet.ProtustrankaNazivFormatedOIB_1">MODENA USLUGE d.o.o., OIB 41256389009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MODENA USLUGE d.o.o.</item>
    </izvorni_sadrzaj>
    <derivirana_varijabla naziv="DomainObject.Predmet.ProtuStrankaListFormated_1">
      <item>MODENA USLUGE d.o.o.</item>
    </derivirana_varijabla>
  </DomainObject.Predmet.ProtuStrankaListFormated>
  <DomainObject.Predmet.ProtuStrankaListFormatedOIB>
    <izvorni_sadrzaj>
      <item>MODENA USLUGE d.o.o., OIB 41256389009</item>
    </izvorni_sadrzaj>
    <derivirana_varijabla naziv="DomainObject.Predmet.ProtuStrankaListFormatedOIB_1">
      <item>MODENA USLUGE d.o.o., OIB 41256389009</item>
    </derivirana_varijabla>
  </DomainObject.Predmet.ProtuStrankaListFormatedOIB>
  <DomainObject.Predmet.ProtuStrankaListFormatedWithAdress>
    <izvorni_sadrzaj>
      <item>MODENA USLUGE d.o.o., Bukovačka cesta 25, 10000 Zagreb</item>
    </izvorni_sadrzaj>
    <derivirana_varijabla naziv="DomainObject.Predmet.ProtuStrankaListFormatedWithAdress_1">
      <item>MODENA USLUGE d.o.o., Bukovačka cesta 25, 10000 Zagreb</item>
    </derivirana_varijabla>
  </DomainObject.Predmet.ProtuStrankaListFormatedWithAdress>
  <DomainObject.Predmet.ProtuStrankaListFormatedWithAdressOIB>
    <izvorni_sadrzaj>
      <item>MODENA USLUGE d.o.o., OIB 41256389009, Bukovačka cesta 25, 10000 Zagreb</item>
    </izvorni_sadrzaj>
    <derivirana_varijabla naziv="DomainObject.Predmet.ProtuStrankaListFormatedWithAdressOIB_1">
      <item>MODENA USLUGE d.o.o., OIB 41256389009, Bukovačka cesta 25, 10000 Zagreb</item>
    </derivirana_varijabla>
  </DomainObject.Predmet.ProtuStrankaListFormatedWithAdressOIB>
  <DomainObject.Predmet.ProtuStrankaListNazivFormated>
    <izvorni_sadrzaj>
      <item>MODENA USLUGE d.o.o.</item>
    </izvorni_sadrzaj>
    <derivirana_varijabla naziv="DomainObject.Predmet.ProtuStrankaListNazivFormated_1">
      <item>MODENA USLUGE d.o.o.</item>
    </derivirana_varijabla>
  </DomainObject.Predmet.ProtuStrankaListNazivFormated>
  <DomainObject.Predmet.ProtuStrankaListNazivFormatedOIB>
    <izvorni_sadrzaj>
      <item>MODENA USLUGE d.o.o., OIB 41256389009</item>
    </izvorni_sadrzaj>
    <derivirana_varijabla naziv="DomainObject.Predmet.ProtuStrankaListNazivFormatedOIB_1">
      <item>MODENA USLUGE d.o.o., OIB 41256389009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MODENA USLUGE d.o.o.</izvorni_sadrzaj>
    <derivirana_varijabla naziv="DomainObject.Predmet.ProtustrankaIDrugi_1">MODENA USLUGE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MODENA USLUGE d.o.o., OIB 41256389009, Bukovačka cesta 25, 10000 Zagreb</izvorni_sadrzaj>
    <derivirana_varijabla naziv="DomainObject.Predmet.ProtustrankaIDrugiAdressOIB_1">MODENA USLUGE d.o.o., OIB 41256389009,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MODENA USLUGE d.o.o.</item>
      <item>Financijska agencija</item>
    </izvorni_sadrzaj>
    <derivirana_varijabla naziv="DomainObject.Predmet.SudioniciListNaziv_1">
      <item>MODENA USLUGE d.o.o.</item>
      <item>Financijska agencija</item>
    </derivirana_varijabla>
  </DomainObject.Predmet.SudioniciListNaziv>
  <DomainObject.Predmet.SudioniciListAdressOIB>
    <izvorni_sadrzaj>
      <item>MODENA USLUGE d.o.o., OIB 41256389009, Bukovačka cesta 25,10000 Zagreb</item>
      <item>Financijska agencija, OIB 85821130368, TRG SVIBANJSKIH ŽRTAVA 1995. 1,10000 Zagreb</item>
    </izvorni_sadrzaj>
    <derivirana_varijabla naziv="DomainObject.Predmet.SudioniciListAdressOIB_1">
      <item>MODENA USLUGE d.o.o., OIB 41256389009, Bukovačka cesta 25,10000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41256389009</item>
      <item>, OIB 85821130368</item>
    </izvorni_sadrzaj>
    <derivirana_varijabla naziv="DomainObject.Predmet.SudioniciListNazivOIB_1">
      <item>, OIB 41256389009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